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 w:rsidRPr="005A1439">
        <w:rPr>
          <w:rFonts w:ascii="Times New Roman" w:hAnsi="Times New Roman"/>
          <w:sz w:val="28"/>
          <w:szCs w:val="28"/>
        </w:rPr>
        <w:t xml:space="preserve">Внесение изменений в 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5A1439">
        <w:rPr>
          <w:rFonts w:ascii="Times New Roman" w:hAnsi="Times New Roman"/>
          <w:sz w:val="28"/>
          <w:szCs w:val="28"/>
        </w:rPr>
        <w:t>учетные данные граждан, состоящих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5A1439">
        <w:rPr>
          <w:rFonts w:ascii="Times New Roman" w:hAnsi="Times New Roman"/>
          <w:sz w:val="28"/>
          <w:szCs w:val="28"/>
        </w:rPr>
        <w:t xml:space="preserve"> на учете в качестве нуждающихся в</w:t>
      </w:r>
    </w:p>
    <w:p w:rsidR="00FC5929" w:rsidRPr="00BC51A2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5A1439">
        <w:rPr>
          <w:rFonts w:ascii="Times New Roman" w:hAnsi="Times New Roman"/>
          <w:sz w:val="28"/>
          <w:szCs w:val="28"/>
        </w:rPr>
        <w:t xml:space="preserve"> жилых помещениях</w:t>
      </w:r>
      <w:r w:rsidRPr="00BC51A2">
        <w:rPr>
          <w:rFonts w:ascii="Times New Roman" w:hAnsi="Times New Roman"/>
          <w:sz w:val="28"/>
          <w:szCs w:val="28"/>
        </w:rPr>
        <w:t>»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FC5929" w:rsidRPr="002143E8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FC5929" w:rsidRPr="008B518C" w:rsidRDefault="00FC5929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FC5929" w:rsidRPr="008B518C" w:rsidRDefault="00FC592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FC5929" w:rsidRPr="008B518C" w:rsidRDefault="00FC592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FC5929" w:rsidRDefault="00FC5929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FC5929" w:rsidRPr="008B518C" w:rsidRDefault="00FC592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FC5929" w:rsidRPr="008B518C" w:rsidRDefault="00FC5929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FC5929" w:rsidRDefault="00FC592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5929" w:rsidRDefault="00FC592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5929" w:rsidRDefault="00FC592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FC5929" w:rsidRDefault="00FC592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FC5929" w:rsidRDefault="00FC5929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FC5929" w:rsidRDefault="00FC5929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C5929" w:rsidRDefault="00FC5929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 я обратился в Администрацию муниципального образования Белореченский район с заявлением (запросом) о предоставлении муниципальной услуги  ______________________________ __________________________________________________________________.</w:t>
      </w:r>
    </w:p>
    <w:p w:rsidR="00FC5929" w:rsidRDefault="00FC5929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FC5929" w:rsidRDefault="00FC5929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/>
          <w:sz w:val="28"/>
          <w:szCs w:val="28"/>
        </w:rPr>
        <w:t xml:space="preserve"> получения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FC5929" w:rsidRDefault="00FC5929" w:rsidP="00290D03">
      <w:pPr>
        <w:rPr>
          <w:rFonts w:ascii="Times New Roman" w:hAnsi="Times New Roman"/>
          <w:sz w:val="28"/>
          <w:szCs w:val="28"/>
        </w:rPr>
      </w:pPr>
    </w:p>
    <w:p w:rsidR="00FC5929" w:rsidRDefault="00FC592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FC5929" w:rsidRDefault="00FC592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5929" w:rsidRDefault="00FC5929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FC5929" w:rsidRPr="00290D03" w:rsidRDefault="00FC5929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(ф.и.о.)</w:t>
      </w:r>
    </w:p>
    <w:sectPr w:rsidR="00FC5929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374"/>
    <w:rsid w:val="00087BC4"/>
    <w:rsid w:val="000A1860"/>
    <w:rsid w:val="000D1D65"/>
    <w:rsid w:val="00163B95"/>
    <w:rsid w:val="001748E7"/>
    <w:rsid w:val="00185E4C"/>
    <w:rsid w:val="002143E8"/>
    <w:rsid w:val="00290D03"/>
    <w:rsid w:val="005A1439"/>
    <w:rsid w:val="00834D33"/>
    <w:rsid w:val="00861984"/>
    <w:rsid w:val="008B518C"/>
    <w:rsid w:val="00902782"/>
    <w:rsid w:val="009231C4"/>
    <w:rsid w:val="00955290"/>
    <w:rsid w:val="00A1291E"/>
    <w:rsid w:val="00B2588A"/>
    <w:rsid w:val="00B32374"/>
    <w:rsid w:val="00BB53AF"/>
    <w:rsid w:val="00BC51A2"/>
    <w:rsid w:val="00BE12B0"/>
    <w:rsid w:val="00CC63B3"/>
    <w:rsid w:val="00EE4324"/>
    <w:rsid w:val="00FC5929"/>
    <w:rsid w:val="00FE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219</Words>
  <Characters>1252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3</cp:revision>
  <cp:lastPrinted>2020-10-28T14:02:00Z</cp:lastPrinted>
  <dcterms:created xsi:type="dcterms:W3CDTF">2020-10-28T14:02:00Z</dcterms:created>
  <dcterms:modified xsi:type="dcterms:W3CDTF">2020-11-11T06:19:00Z</dcterms:modified>
</cp:coreProperties>
</file>